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C8AF5" w14:textId="77777777" w:rsidR="00263020" w:rsidRDefault="00263020"/>
    <w:p w14:paraId="112BB997" w14:textId="3CDB6E46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MEMO TO: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Right_of_Way_Unit_Manager </w:instrText>
      </w:r>
      <w:r w:rsidR="00456EA8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«Right_of_Way_Unit_Manager»</w:t>
      </w:r>
      <w:r w:rsidR="00456EA8">
        <w:rPr>
          <w:sz w:val="22"/>
          <w:szCs w:val="22"/>
        </w:rPr>
        <w:fldChar w:fldCharType="end"/>
      </w:r>
    </w:p>
    <w:p w14:paraId="557B8E80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</w:r>
      <w:r w:rsidR="008054AB">
        <w:rPr>
          <w:sz w:val="22"/>
          <w:szCs w:val="22"/>
        </w:rPr>
        <w:t>Manager, Right of Way Unit</w:t>
      </w:r>
    </w:p>
    <w:p w14:paraId="0016AAA2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009CAC12" w14:textId="59499D6C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ATTENTION:</w:t>
      </w:r>
      <w:r w:rsidRPr="000633F6">
        <w:rPr>
          <w:sz w:val="22"/>
          <w:szCs w:val="22"/>
        </w:rPr>
        <w:tab/>
      </w:r>
      <w:r w:rsidR="00456EA8">
        <w:rPr>
          <w:sz w:val="22"/>
          <w:szCs w:val="22"/>
        </w:rPr>
        <w:fldChar w:fldCharType="begin"/>
      </w:r>
      <w:r w:rsidR="00456EA8">
        <w:rPr>
          <w:sz w:val="22"/>
          <w:szCs w:val="22"/>
        </w:rPr>
        <w:instrText xml:space="preserve"> MERGEFIELD Account_Payables </w:instrText>
      </w:r>
      <w:r w:rsidR="00456EA8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«Account_Payables»</w:t>
      </w:r>
      <w:r w:rsidR="00456EA8">
        <w:rPr>
          <w:sz w:val="22"/>
          <w:szCs w:val="22"/>
        </w:rPr>
        <w:fldChar w:fldCharType="end"/>
      </w:r>
    </w:p>
    <w:p w14:paraId="1581F041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>Right of Way Administration</w:t>
      </w:r>
    </w:p>
    <w:p w14:paraId="34EABA3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BF667EC" w14:textId="5C6A8045" w:rsidR="0028502F" w:rsidRDefault="0028502F" w:rsidP="0028502F">
      <w:pPr>
        <w:tabs>
          <w:tab w:val="left" w:pos="600"/>
          <w:tab w:val="left" w:pos="1200"/>
          <w:tab w:val="left" w:pos="1620"/>
          <w:tab w:val="left" w:pos="189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Cs w:val="24"/>
        </w:rPr>
      </w:pPr>
      <w:r w:rsidRPr="009B6B10">
        <w:rPr>
          <w:sz w:val="22"/>
          <w:szCs w:val="22"/>
        </w:rPr>
        <w:t>FROM:</w:t>
      </w:r>
      <w:r w:rsidRPr="009B6B10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E0D3A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3E0D3A">
        <w:rPr>
          <w:sz w:val="22"/>
          <w:szCs w:val="22"/>
        </w:rPr>
        <w:instrText xml:space="preserve"> FORMTEXT </w:instrText>
      </w:r>
      <w:r w:rsidRPr="003E0D3A">
        <w:rPr>
          <w:sz w:val="22"/>
          <w:szCs w:val="22"/>
        </w:rPr>
      </w:r>
      <w:r w:rsidRPr="003E0D3A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3E0D3A">
        <w:rPr>
          <w:sz w:val="22"/>
          <w:szCs w:val="22"/>
        </w:rPr>
        <w:fldChar w:fldCharType="end"/>
      </w:r>
      <w:bookmarkEnd w:id="0"/>
    </w:p>
    <w:p w14:paraId="26FD90B4" w14:textId="7BFD35E0" w:rsidR="0028502F" w:rsidRPr="009B6B10" w:rsidRDefault="0028502F" w:rsidP="0028502F">
      <w:pPr>
        <w:tabs>
          <w:tab w:val="left" w:pos="1890"/>
        </w:tabs>
        <w:rPr>
          <w:sz w:val="22"/>
          <w:szCs w:val="22"/>
        </w:rPr>
      </w:pPr>
      <w:r w:rsidRPr="00FD5383">
        <w:rPr>
          <w:sz w:val="22"/>
          <w:szCs w:val="22"/>
        </w:rPr>
        <w:tab/>
      </w:r>
      <w:r w:rsidR="00915E9E">
        <w:rPr>
          <w:sz w:val="22"/>
          <w:szCs w:val="22"/>
        </w:rPr>
        <w:t>Roadway Design Lead</w:t>
      </w:r>
    </w:p>
    <w:p w14:paraId="68A521EB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2213125F" w14:textId="14927DAE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DATE:</w:t>
      </w:r>
      <w:r w:rsidRPr="000633F6">
        <w:rPr>
          <w:sz w:val="22"/>
          <w:szCs w:val="22"/>
        </w:rPr>
        <w:tab/>
      </w:r>
      <w:bookmarkStart w:id="1" w:name="Text23"/>
      <w:r w:rsidRPr="000633F6">
        <w:rPr>
          <w:sz w:val="22"/>
          <w:szCs w:val="22"/>
        </w:rPr>
        <w:fldChar w:fldCharType="begin">
          <w:ffData>
            <w:name w:val="Text23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1"/>
    </w:p>
    <w:p w14:paraId="50B48826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D7F824" w14:textId="26A10955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>SUBJECT:</w:t>
      </w:r>
      <w:r w:rsidRPr="000633F6">
        <w:rPr>
          <w:sz w:val="22"/>
          <w:szCs w:val="22"/>
        </w:rPr>
        <w:tab/>
        <w:t xml:space="preserve">Project </w:t>
      </w:r>
      <w:bookmarkStart w:id="2" w:name="Text17"/>
      <w:r w:rsidRPr="000633F6">
        <w:rPr>
          <w:sz w:val="22"/>
          <w:szCs w:val="22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2"/>
      <w:r w:rsidRPr="000633F6">
        <w:rPr>
          <w:sz w:val="22"/>
          <w:szCs w:val="22"/>
        </w:rPr>
        <w:t xml:space="preserve"> (</w:t>
      </w:r>
      <w:bookmarkStart w:id="3" w:name="Text18"/>
      <w:r w:rsidRPr="000633F6">
        <w:rPr>
          <w:sz w:val="22"/>
          <w:szCs w:val="22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3"/>
      <w:r w:rsidRPr="000633F6">
        <w:rPr>
          <w:sz w:val="22"/>
          <w:szCs w:val="22"/>
        </w:rPr>
        <w:t xml:space="preserve">) </w:t>
      </w:r>
      <w:r w:rsidRPr="000633F6">
        <w:rPr>
          <w:sz w:val="22"/>
          <w:szCs w:val="22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4" w:name="Text19"/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4"/>
      <w:r w:rsidRPr="000633F6">
        <w:rPr>
          <w:sz w:val="22"/>
          <w:szCs w:val="22"/>
        </w:rPr>
        <w:t xml:space="preserve"> County</w:t>
      </w:r>
    </w:p>
    <w:p w14:paraId="50574ADA" w14:textId="29B3EE3B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r w:rsidRPr="000633F6">
        <w:rPr>
          <w:sz w:val="22"/>
          <w:szCs w:val="22"/>
        </w:rPr>
        <w:tab/>
        <w:t xml:space="preserve">F. A. Project </w:t>
      </w:r>
      <w:bookmarkStart w:id="5" w:name="Text20"/>
      <w:r w:rsidRPr="000633F6">
        <w:rPr>
          <w:sz w:val="22"/>
          <w:szCs w:val="22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5"/>
    </w:p>
    <w:p w14:paraId="3FDF7BDD" w14:textId="4FD60A23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  <w:bookmarkStart w:id="6" w:name="Text21"/>
      <w:r w:rsidRPr="000633F6">
        <w:rPr>
          <w:sz w:val="22"/>
          <w:szCs w:val="22"/>
        </w:rPr>
        <w:tab/>
      </w:r>
      <w:r w:rsidRPr="000633F6">
        <w:rPr>
          <w:sz w:val="22"/>
          <w:szCs w:val="22"/>
        </w:rPr>
        <w:fldChar w:fldCharType="begin">
          <w:ffData>
            <w:name w:val="Text21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bookmarkEnd w:id="6"/>
    </w:p>
    <w:p w14:paraId="7B9FB1FC" w14:textId="77777777" w:rsidR="000633F6" w:rsidRPr="000633F6" w:rsidRDefault="000633F6" w:rsidP="000633F6">
      <w:pPr>
        <w:tabs>
          <w:tab w:val="left" w:pos="1890"/>
        </w:tabs>
        <w:rPr>
          <w:sz w:val="22"/>
          <w:szCs w:val="22"/>
        </w:rPr>
      </w:pPr>
    </w:p>
    <w:p w14:paraId="387C158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center"/>
        <w:rPr>
          <w:b/>
          <w:sz w:val="22"/>
          <w:szCs w:val="22"/>
          <w:u w:val="single"/>
        </w:rPr>
      </w:pPr>
      <w:r w:rsidRPr="000633F6">
        <w:rPr>
          <w:b/>
          <w:sz w:val="22"/>
          <w:szCs w:val="22"/>
          <w:u w:val="single"/>
        </w:rPr>
        <w:t>Final Right of Way Plans</w:t>
      </w:r>
    </w:p>
    <w:p w14:paraId="0B535F39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1878CC80" w14:textId="5E0E954B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 w:rsidRPr="000633F6">
        <w:rPr>
          <w:sz w:val="22"/>
          <w:szCs w:val="22"/>
        </w:rPr>
        <w:t xml:space="preserve">The Program Development Branch has authorized (Appraisals and Relocation Study II or Right of Way Acquisition) for this project.  Final </w:t>
      </w:r>
      <w:r w:rsidR="00461F6C">
        <w:rPr>
          <w:sz w:val="22"/>
          <w:szCs w:val="22"/>
        </w:rPr>
        <w:t>R</w:t>
      </w:r>
      <w:r w:rsidRPr="000633F6">
        <w:rPr>
          <w:sz w:val="22"/>
          <w:szCs w:val="22"/>
        </w:rPr>
        <w:t xml:space="preserve">ight of </w:t>
      </w:r>
      <w:r w:rsidR="00461F6C">
        <w:rPr>
          <w:sz w:val="22"/>
          <w:szCs w:val="22"/>
        </w:rPr>
        <w:t>W</w:t>
      </w:r>
      <w:r w:rsidRPr="000633F6">
        <w:rPr>
          <w:sz w:val="22"/>
          <w:szCs w:val="22"/>
        </w:rPr>
        <w:t xml:space="preserve">ay </w:t>
      </w:r>
      <w:r w:rsidR="00461F6C">
        <w:rPr>
          <w:sz w:val="22"/>
          <w:szCs w:val="22"/>
        </w:rPr>
        <w:t>P</w:t>
      </w:r>
      <w:r w:rsidRPr="000633F6">
        <w:rPr>
          <w:sz w:val="22"/>
          <w:szCs w:val="22"/>
        </w:rPr>
        <w:t xml:space="preserve">lans are ready for your use in acquiring this property.  </w:t>
      </w:r>
    </w:p>
    <w:p w14:paraId="6D4A0637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AD857A6" w14:textId="77777777" w:rsidR="00915E9E" w:rsidRPr="00380F9B" w:rsidRDefault="00915E9E" w:rsidP="00915E9E">
      <w:pPr>
        <w:tabs>
          <w:tab w:val="left" w:pos="1890"/>
        </w:tabs>
        <w:jc w:val="both"/>
        <w:rPr>
          <w:sz w:val="22"/>
          <w:szCs w:val="22"/>
        </w:rPr>
      </w:pPr>
      <w:r w:rsidRPr="009B6B10">
        <w:rPr>
          <w:sz w:val="22"/>
          <w:szCs w:val="22"/>
        </w:rPr>
        <w:t xml:space="preserve">Plan sheets </w:t>
      </w:r>
      <w:r>
        <w:rPr>
          <w:sz w:val="22"/>
          <w:szCs w:val="22"/>
        </w:rPr>
        <w:t xml:space="preserve">in </w:t>
      </w:r>
      <w:r w:rsidRPr="00380F9B">
        <w:rPr>
          <w:sz w:val="22"/>
          <w:szCs w:val="22"/>
        </w:rPr>
        <w:t>PDF</w:t>
      </w:r>
      <w:r>
        <w:rPr>
          <w:sz w:val="22"/>
          <w:szCs w:val="22"/>
        </w:rPr>
        <w:t xml:space="preserve"> format and a ZIP file with the corresponding Microstation design files </w:t>
      </w:r>
      <w:r w:rsidRPr="00380F9B">
        <w:rPr>
          <w:sz w:val="22"/>
          <w:szCs w:val="22"/>
        </w:rPr>
        <w:t xml:space="preserve">are </w:t>
      </w:r>
      <w:r>
        <w:rPr>
          <w:sz w:val="22"/>
          <w:szCs w:val="22"/>
        </w:rPr>
        <w:t>available on SharePoint in the following location</w:t>
      </w:r>
      <w:r w:rsidRPr="00380F9B">
        <w:rPr>
          <w:sz w:val="22"/>
          <w:szCs w:val="22"/>
        </w:rPr>
        <w:t>:</w:t>
      </w:r>
    </w:p>
    <w:p w14:paraId="28A730CE" w14:textId="4C809691" w:rsidR="00915E9E" w:rsidRPr="00571438" w:rsidRDefault="00915E9E" w:rsidP="00915E9E">
      <w:pPr>
        <w:tabs>
          <w:tab w:val="left" w:pos="600"/>
          <w:tab w:val="left" w:pos="72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571438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>
              <w:default w:val="Link to files on SharePoint"/>
            </w:textInput>
          </w:ffData>
        </w:fldChar>
      </w:r>
      <w:r w:rsidRPr="00571438">
        <w:rPr>
          <w:sz w:val="22"/>
          <w:szCs w:val="22"/>
        </w:rPr>
        <w:instrText xml:space="preserve"> FORMTEXT </w:instrText>
      </w:r>
      <w:r w:rsidRPr="00571438">
        <w:rPr>
          <w:sz w:val="22"/>
          <w:szCs w:val="22"/>
        </w:rPr>
      </w:r>
      <w:r w:rsidRPr="00571438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Link to files on SharePoint</w:t>
      </w:r>
      <w:r w:rsidRPr="00571438">
        <w:rPr>
          <w:sz w:val="22"/>
          <w:szCs w:val="22"/>
        </w:rPr>
        <w:fldChar w:fldCharType="end"/>
      </w:r>
      <w:r w:rsidRPr="00571438">
        <w:rPr>
          <w:sz w:val="22"/>
          <w:szCs w:val="22"/>
        </w:rPr>
        <w:t xml:space="preserve">  </w:t>
      </w:r>
      <w:r w:rsidRPr="00571438">
        <w:rPr>
          <w:b/>
          <w:i/>
          <w:sz w:val="22"/>
          <w:szCs w:val="22"/>
        </w:rPr>
        <w:t>(Hyperlink this field to the SharePoint location.</w:t>
      </w:r>
      <w:r>
        <w:rPr>
          <w:b/>
          <w:i/>
          <w:sz w:val="22"/>
          <w:szCs w:val="22"/>
        </w:rPr>
        <w:t>)</w:t>
      </w:r>
    </w:p>
    <w:p w14:paraId="173C6D29" w14:textId="62E0D7AC" w:rsidR="000633F6" w:rsidRPr="000633F6" w:rsidRDefault="000633F6" w:rsidP="000633F6">
      <w:pPr>
        <w:rPr>
          <w:b/>
          <w:sz w:val="22"/>
          <w:szCs w:val="22"/>
        </w:rPr>
      </w:pPr>
    </w:p>
    <w:p w14:paraId="043486A7" w14:textId="77777777" w:rsidR="000633F6" w:rsidRPr="000633F6" w:rsidRDefault="000633F6" w:rsidP="000633F6">
      <w:pPr>
        <w:rPr>
          <w:sz w:val="22"/>
          <w:szCs w:val="22"/>
        </w:rPr>
      </w:pPr>
    </w:p>
    <w:p w14:paraId="6E1E7674" w14:textId="1B99C380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 xml:space="preserve">Please note that Parcels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list parcel numbers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(list parcel numbers)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 xml:space="preserve"> have utility involvement and may need to be acquired first.  To meet utility relocation </w:t>
      </w:r>
      <w:r w:rsidR="00461F6C" w:rsidRPr="000633F6">
        <w:rPr>
          <w:sz w:val="22"/>
          <w:szCs w:val="22"/>
        </w:rPr>
        <w:t>timelines</w:t>
      </w:r>
      <w:r w:rsidRPr="000633F6">
        <w:rPr>
          <w:sz w:val="22"/>
          <w:szCs w:val="22"/>
        </w:rPr>
        <w:t xml:space="preserve">, Utility Coordination has asked that these claims be settled by </w:t>
      </w:r>
      <w:r w:rsidRPr="000633F6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ate)"/>
            </w:textInput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(date)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21B32C6A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2755146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59BBC697" w14:textId="040D4B7A" w:rsidR="000633F6" w:rsidRPr="000633F6" w:rsidRDefault="000633F6" w:rsidP="000633F6">
      <w:pPr>
        <w:rPr>
          <w:sz w:val="22"/>
          <w:szCs w:val="22"/>
        </w:rPr>
      </w:pPr>
      <w:r w:rsidRPr="000633F6">
        <w:rPr>
          <w:sz w:val="22"/>
          <w:szCs w:val="22"/>
        </w:rPr>
        <w:t>If you need additional information concerning this project, please contact</w:t>
      </w:r>
      <w:r w:rsidRPr="000633F6">
        <w:rPr>
          <w:sz w:val="22"/>
          <w:szCs w:val="22"/>
        </w:rPr>
        <w:fldChar w:fldCharType="begin"/>
      </w:r>
      <w:r w:rsidRPr="000633F6">
        <w:rPr>
          <w:sz w:val="22"/>
          <w:szCs w:val="22"/>
        </w:rPr>
        <w:instrText xml:space="preserve"> FILLIN  \* MERGEFORMAT </w:instrText>
      </w:r>
      <w:r w:rsidRPr="000633F6">
        <w:rPr>
          <w:sz w:val="22"/>
          <w:szCs w:val="22"/>
        </w:rPr>
        <w:fldChar w:fldCharType="end"/>
      </w:r>
      <w:r w:rsidR="00461F6C">
        <w:rPr>
          <w:sz w:val="22"/>
          <w:szCs w:val="22"/>
        </w:rPr>
        <w:t xml:space="preserve"> me</w:t>
      </w:r>
      <w:r w:rsidRPr="000633F6">
        <w:rPr>
          <w:sz w:val="22"/>
          <w:szCs w:val="22"/>
        </w:rPr>
        <w:t xml:space="preserve"> </w:t>
      </w:r>
      <w:proofErr w:type="gramStart"/>
      <w:r w:rsidRPr="000633F6">
        <w:rPr>
          <w:sz w:val="22"/>
          <w:szCs w:val="22"/>
        </w:rPr>
        <w:t>at</w:t>
      </w:r>
      <w:proofErr w:type="gramEnd"/>
      <w:r w:rsidRPr="000633F6">
        <w:rPr>
          <w:sz w:val="22"/>
          <w:szCs w:val="22"/>
        </w:rPr>
        <w:t xml:space="preserve"> (919) 707-</w:t>
      </w:r>
      <w:r w:rsidRPr="000633F6">
        <w:rPr>
          <w:sz w:val="22"/>
          <w:szCs w:val="22"/>
        </w:rPr>
        <w:fldChar w:fldCharType="begin">
          <w:ffData>
            <w:name w:val="Initial"/>
            <w:enabled/>
            <w:calcOnExit w:val="0"/>
            <w:textInput/>
          </w:ffData>
        </w:fldChar>
      </w:r>
      <w:r w:rsidRPr="000633F6">
        <w:rPr>
          <w:sz w:val="22"/>
          <w:szCs w:val="22"/>
        </w:rPr>
        <w:instrText xml:space="preserve"> FORMTEXT </w:instrText>
      </w:r>
      <w:r w:rsidRPr="000633F6">
        <w:rPr>
          <w:sz w:val="22"/>
          <w:szCs w:val="22"/>
        </w:rPr>
      </w:r>
      <w:r w:rsidRPr="000633F6"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Pr="000633F6">
        <w:rPr>
          <w:sz w:val="22"/>
          <w:szCs w:val="22"/>
        </w:rPr>
        <w:fldChar w:fldCharType="end"/>
      </w:r>
      <w:r w:rsidRPr="000633F6">
        <w:rPr>
          <w:sz w:val="22"/>
          <w:szCs w:val="22"/>
        </w:rPr>
        <w:t>.</w:t>
      </w:r>
    </w:p>
    <w:p w14:paraId="13BE78BB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0D2A6AAA" w14:textId="7F5E8CE0" w:rsidR="000633F6" w:rsidRPr="000633F6" w:rsidRDefault="00461F6C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r w:rsidR="000633F6" w:rsidRPr="000633F6">
        <w:rPr>
          <w:sz w:val="22"/>
          <w:szCs w:val="22"/>
        </w:rPr>
        <w:t>/</w:t>
      </w:r>
      <w:r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 w:rsidR="001C18D3"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  <w:bookmarkEnd w:id="7"/>
      <w:r w:rsidR="000633F6" w:rsidRPr="000633F6">
        <w:rPr>
          <w:sz w:val="22"/>
          <w:szCs w:val="22"/>
        </w:rPr>
        <w:fldChar w:fldCharType="begin"/>
      </w:r>
      <w:r w:rsidR="000633F6" w:rsidRPr="000633F6">
        <w:rPr>
          <w:sz w:val="22"/>
          <w:szCs w:val="22"/>
        </w:rPr>
        <w:instrText xml:space="preserve"> FILLIN  \* MERGEFORMAT </w:instrText>
      </w:r>
      <w:r w:rsidR="000633F6" w:rsidRPr="000633F6">
        <w:rPr>
          <w:sz w:val="22"/>
          <w:szCs w:val="22"/>
        </w:rPr>
        <w:fldChar w:fldCharType="end"/>
      </w:r>
    </w:p>
    <w:p w14:paraId="2F4AAF3C" w14:textId="77777777" w:rsidR="000633F6" w:rsidRPr="000633F6" w:rsidRDefault="000633F6" w:rsidP="000633F6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rPr>
          <w:sz w:val="22"/>
          <w:szCs w:val="22"/>
        </w:rPr>
      </w:pPr>
    </w:p>
    <w:p w14:paraId="37A22230" w14:textId="541DE50F" w:rsidR="007E4F4B" w:rsidRDefault="007E4F4B" w:rsidP="00461F6C">
      <w:pPr>
        <w:tabs>
          <w:tab w:val="left" w:pos="450"/>
          <w:tab w:val="left" w:pos="2880"/>
          <w:tab w:val="left" w:pos="6480"/>
        </w:tabs>
        <w:rPr>
          <w:sz w:val="22"/>
          <w:szCs w:val="22"/>
        </w:rPr>
      </w:pPr>
      <w:r w:rsidRPr="00E43994">
        <w:rPr>
          <w:sz w:val="22"/>
          <w:szCs w:val="22"/>
        </w:rPr>
        <w:t>ec:</w:t>
      </w:r>
      <w:r w:rsidRPr="00E43994">
        <w:rPr>
          <w:sz w:val="22"/>
          <w:szCs w:val="22"/>
        </w:rPr>
        <w:tab/>
      </w:r>
    </w:p>
    <w:tbl>
      <w:tblPr>
        <w:tblStyle w:val="TableGrid"/>
        <w:tblW w:w="9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2918"/>
        <w:gridCol w:w="3382"/>
      </w:tblGrid>
      <w:tr w:rsidR="003B480C" w14:paraId="342C5E86" w14:textId="77777777" w:rsidTr="00AE725C">
        <w:tc>
          <w:tcPr>
            <w:tcW w:w="3240" w:type="dxa"/>
          </w:tcPr>
          <w:bookmarkStart w:id="8" w:name="_Hlk88068229"/>
          <w:p w14:paraId="65F5BF18" w14:textId="259D1BC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«Division_Engineer»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1FB0EEA9" w14:textId="52C915A5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FHWA Area Engine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FHWA Area Engineer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61C0954C" w14:textId="46E62CD9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Director_of_Technical_Services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«Director_of_Technical_Services»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690E86F4" w14:textId="77777777" w:rsidTr="00AE725C">
        <w:tc>
          <w:tcPr>
            <w:tcW w:w="3240" w:type="dxa"/>
          </w:tcPr>
          <w:p w14:paraId="25331352" w14:textId="4FA07791" w:rsidR="003B480C" w:rsidRPr="00D609D5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D609D5">
              <w:rPr>
                <w:noProof/>
                <w:sz w:val="22"/>
                <w:szCs w:val="22"/>
              </w:rPr>
              <w:fldChar w:fldCharType="begin"/>
            </w:r>
            <w:r w:rsidRPr="00D609D5">
              <w:rPr>
                <w:noProof/>
                <w:sz w:val="22"/>
                <w:szCs w:val="22"/>
              </w:rPr>
              <w:instrText xml:space="preserve"> MERGEFIELD Utilities_Business_Officer </w:instrText>
            </w:r>
            <w:r w:rsidRPr="00D609D5">
              <w:rPr>
                <w:noProof/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«Utilities_Business_Officer»</w:t>
            </w:r>
            <w:r w:rsidRPr="00D609D5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79060F" w14:textId="1E28BEAB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State_Relocation_Director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«State_Relocation_Director»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4EA3C0D" w14:textId="78C559B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Manager_of_PMU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«Manager_of_PMU»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0900D84B" w14:textId="77777777" w:rsidTr="00AE725C">
        <w:tc>
          <w:tcPr>
            <w:tcW w:w="3240" w:type="dxa"/>
          </w:tcPr>
          <w:p w14:paraId="6D5C1C60" w14:textId="19FEF6E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SMO_Manager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«SMO_Manager»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1B971A2" w14:textId="347B4E70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Surfaces__Encroachments_Manager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«Surfaces__Encroachments_Manager»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424916EA" w14:textId="48C1D6F3" w:rsidR="003B480C" w:rsidRPr="00867134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ind w:left="720" w:hanging="720"/>
              <w:rPr>
                <w:color w:val="3333FF"/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nior Project Manager"/>
                  </w:textInput>
                </w:ffData>
              </w:fldChar>
            </w:r>
            <w:r w:rsidRPr="00867134">
              <w:rPr>
                <w:sz w:val="22"/>
                <w:szCs w:val="22"/>
              </w:rPr>
              <w:instrText xml:space="preserve"> FORMTEXT </w:instrText>
            </w:r>
            <w:r w:rsidRPr="00867134">
              <w:rPr>
                <w:sz w:val="22"/>
                <w:szCs w:val="22"/>
              </w:rPr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Senior Project Manager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</w:tr>
      <w:tr w:rsidR="003B480C" w14:paraId="730C0405" w14:textId="77777777" w:rsidTr="00AE725C">
        <w:tc>
          <w:tcPr>
            <w:tcW w:w="3240" w:type="dxa"/>
          </w:tcPr>
          <w:p w14:paraId="00767218" w14:textId="5B6950C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Director_of_Planning__Programming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«Director_of_Planning__Programming»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B03A2B6" w14:textId="35263E4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State_Appraiser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«State_Appraiser»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35860F76" w14:textId="680FCB7D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State_Traffic_Engineer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«State_Traffic_Engineer»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76866C50" w14:textId="77777777" w:rsidTr="00AE725C">
        <w:tc>
          <w:tcPr>
            <w:tcW w:w="3240" w:type="dxa"/>
          </w:tcPr>
          <w:p w14:paraId="2F033212" w14:textId="2735E63F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fldChar w:fldCharType="begin"/>
            </w:r>
            <w:r>
              <w:rPr>
                <w:sz w:val="22"/>
                <w:szCs w:val="22"/>
              </w:rPr>
              <w:instrText xml:space="preserve"> MERGEFIELD State_Railroad_Coordination_Engineer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«State_Railroad_Coordination_Engineer»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28A4B8ED" w14:textId="099C536A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State_Construction_Engineer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«State_Construction_Engineer»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52573483" w14:textId="743817B6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Roadway_Support_Group_Lead1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«Roadway_Support_Group_Lead1»</w:t>
            </w:r>
            <w:r>
              <w:rPr>
                <w:sz w:val="22"/>
                <w:szCs w:val="22"/>
              </w:rPr>
              <w:fldChar w:fldCharType="end"/>
            </w:r>
            <w:r>
              <w:rPr>
                <w:sz w:val="22"/>
                <w:szCs w:val="22"/>
              </w:rPr>
              <w:t xml:space="preserve"> or </w:t>
            </w: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Roadway_Support_Group_Lead2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«Roadway_Support_Group_Lead2»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3B480C" w14:paraId="39CB00C0" w14:textId="77777777" w:rsidTr="00AE725C">
        <w:tc>
          <w:tcPr>
            <w:tcW w:w="3240" w:type="dxa"/>
          </w:tcPr>
          <w:p w14:paraId="1DF63A64" w14:textId="79879B71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Division_RW_Agent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«Division_RW_Agent»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0A2AD597" w14:textId="67298E4E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Project_Management_Engineer12_Month_Let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«Project_Management_Engineer12_Month_Let»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2850AB5E" w14:textId="040A0DD7" w:rsidR="003B480C" w:rsidRDefault="003B480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State_Hydraulics_Engineer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«State_Hydraulics_Engineer»</w:t>
            </w:r>
            <w:r w:rsidRPr="00867134">
              <w:rPr>
                <w:sz w:val="22"/>
                <w:szCs w:val="22"/>
              </w:rPr>
              <w:fldChar w:fldCharType="end"/>
            </w:r>
            <w:r w:rsidRPr="00867134">
              <w:rPr>
                <w:sz w:val="22"/>
                <w:szCs w:val="22"/>
              </w:rPr>
              <w:tab/>
            </w:r>
          </w:p>
        </w:tc>
      </w:tr>
      <w:tr w:rsidR="00AE725C" w14:paraId="2CE37E24" w14:textId="77777777" w:rsidTr="00AE725C">
        <w:tc>
          <w:tcPr>
            <w:tcW w:w="3240" w:type="dxa"/>
          </w:tcPr>
          <w:p w14:paraId="3BE8AA28" w14:textId="561CF8EF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«Area_RW_Negotiator»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67D4834A" w14:textId="1199277C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fldSimple w:instr=" MERGEFIELD PMO_Regional_Contract_Officer ">
              <w:r w:rsidR="001C18D3">
                <w:rPr>
                  <w:noProof/>
                </w:rPr>
                <w:t>«PMO_Regional_Contract_Officer»</w:t>
              </w:r>
            </w:fldSimple>
          </w:p>
        </w:tc>
        <w:tc>
          <w:tcPr>
            <w:tcW w:w="3382" w:type="dxa"/>
          </w:tcPr>
          <w:p w14:paraId="5EBDA804" w14:textId="30F28FAA" w:rsidR="00AE725C" w:rsidRDefault="006A2B3A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Assistant_State_Hydraulic_Engineer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«Assistant_State_Hydraulic_Engineer»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5F671BF3" w14:textId="77777777" w:rsidTr="00AE725C">
        <w:tc>
          <w:tcPr>
            <w:tcW w:w="3240" w:type="dxa"/>
          </w:tcPr>
          <w:p w14:paraId="2E6AF901" w14:textId="5B7EB5D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Asst_State_RW_Negotiator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«Asst_State_RW_Negotiator»</w:t>
            </w:r>
            <w:r w:rsidRPr="00867134">
              <w:rPr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58DF719B" w14:textId="03262713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State_Structures_Engineer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«State_Structures_Engineer»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F1623C6" w14:textId="2E8E8FD9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State_Location__Surveys_Engineer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«State_Location__Surveys_Engineer»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28FFB310" w14:textId="77777777" w:rsidTr="00AE725C">
        <w:tc>
          <w:tcPr>
            <w:tcW w:w="3240" w:type="dxa"/>
          </w:tcPr>
          <w:p w14:paraId="11A81BE3" w14:textId="5B8FEA28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 w:rsidRPr="00867134">
              <w:rPr>
                <w:sz w:val="22"/>
                <w:szCs w:val="22"/>
              </w:rPr>
              <w:fldChar w:fldCharType="begin"/>
            </w:r>
            <w:r w:rsidRPr="00867134">
              <w:rPr>
                <w:sz w:val="22"/>
                <w:szCs w:val="22"/>
              </w:rPr>
              <w:instrText xml:space="preserve"> MERGEFIELD Area_RW_Appraiser </w:instrText>
            </w:r>
            <w:r w:rsidRPr="00867134"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«Area_RW_Appraiser»</w:t>
            </w:r>
            <w:r w:rsidRPr="00867134"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79428870" w14:textId="0E776DAF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Rail_Signals_Manger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«Rail_Signals_Manger»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08791AA4" w14:textId="2F09A67A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hyperlink r:id="rId10" w:history="1">
              <w:r w:rsidRPr="003B024F">
                <w:rPr>
                  <w:rStyle w:val="Hyperlink"/>
                  <w:sz w:val="22"/>
                  <w:szCs w:val="22"/>
                </w:rPr>
                <w:t>LS Division Locating Engineer</w:t>
              </w:r>
            </w:hyperlink>
          </w:p>
        </w:tc>
      </w:tr>
      <w:tr w:rsidR="00AE725C" w14:paraId="630E977A" w14:textId="77777777" w:rsidTr="00AE725C">
        <w:tc>
          <w:tcPr>
            <w:tcW w:w="3240" w:type="dxa"/>
          </w:tcPr>
          <w:p w14:paraId="74852A1A" w14:textId="3F0032D7" w:rsidR="00AE725C" w:rsidRPr="00867134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Assistant_Director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«Assistant_Director»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33AD179D" w14:textId="5BD89A92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Team_Lead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«Team_Lead»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3382" w:type="dxa"/>
          </w:tcPr>
          <w:p w14:paraId="126FB8BB" w14:textId="7DF40704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LS_Regional_Project_Development_Enginee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«LS_Regional_Project_Development_Enginee»</w:t>
            </w:r>
            <w:r>
              <w:rPr>
                <w:sz w:val="22"/>
                <w:szCs w:val="22"/>
              </w:rPr>
              <w:fldChar w:fldCharType="end"/>
            </w:r>
          </w:p>
        </w:tc>
      </w:tr>
      <w:tr w:rsidR="00AE725C" w14:paraId="2E3E694F" w14:textId="77777777" w:rsidTr="00AE725C">
        <w:tc>
          <w:tcPr>
            <w:tcW w:w="3240" w:type="dxa"/>
          </w:tcPr>
          <w:p w14:paraId="41D61057" w14:textId="29F701D0" w:rsidR="00AE725C" w:rsidRDefault="006A2B3A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/>
            </w:r>
            <w:r>
              <w:rPr>
                <w:sz w:val="22"/>
                <w:szCs w:val="22"/>
              </w:rPr>
              <w:instrText xml:space="preserve"> MERGEFIELD Special_Acquisitions_ </w:instrText>
            </w:r>
            <w:r>
              <w:rPr>
                <w:sz w:val="22"/>
                <w:szCs w:val="22"/>
              </w:rPr>
              <w:fldChar w:fldCharType="separate"/>
            </w:r>
            <w:r w:rsidR="001C18D3">
              <w:rPr>
                <w:noProof/>
                <w:sz w:val="22"/>
                <w:szCs w:val="22"/>
              </w:rPr>
              <w:t>«Special_Acquisitions_»</w:t>
            </w:r>
            <w:r>
              <w:rPr>
                <w:sz w:val="22"/>
                <w:szCs w:val="22"/>
              </w:rPr>
              <w:fldChar w:fldCharType="end"/>
            </w:r>
          </w:p>
        </w:tc>
        <w:tc>
          <w:tcPr>
            <w:tcW w:w="2918" w:type="dxa"/>
          </w:tcPr>
          <w:p w14:paraId="4C3DBE75" w14:textId="77777777" w:rsidR="00AE725C" w:rsidRDefault="00AE725C" w:rsidP="00F81ADD">
            <w:pPr>
              <w:rPr>
                <w:sz w:val="22"/>
                <w:szCs w:val="22"/>
              </w:rPr>
            </w:pPr>
            <w:r w:rsidRPr="002A257E">
              <w:t>LSROW@ncdot.gov</w:t>
            </w:r>
            <w:r>
              <w:t xml:space="preserve"> </w:t>
            </w:r>
          </w:p>
        </w:tc>
        <w:tc>
          <w:tcPr>
            <w:tcW w:w="3382" w:type="dxa"/>
          </w:tcPr>
          <w:p w14:paraId="77C07B12" w14:textId="45E098CB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Project Manager</w:t>
            </w:r>
          </w:p>
        </w:tc>
      </w:tr>
      <w:tr w:rsidR="00AE725C" w14:paraId="7ECA8514" w14:textId="77777777" w:rsidTr="00AE725C">
        <w:tc>
          <w:tcPr>
            <w:tcW w:w="3240" w:type="dxa"/>
          </w:tcPr>
          <w:p w14:paraId="2B5ADAA3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57825802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3E7738CA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tr w:rsidR="00AE725C" w14:paraId="38938C29" w14:textId="77777777" w:rsidTr="00AE725C">
        <w:tc>
          <w:tcPr>
            <w:tcW w:w="3240" w:type="dxa"/>
          </w:tcPr>
          <w:p w14:paraId="4F8974B1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2918" w:type="dxa"/>
          </w:tcPr>
          <w:p w14:paraId="674E8E67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  <w:tc>
          <w:tcPr>
            <w:tcW w:w="3382" w:type="dxa"/>
          </w:tcPr>
          <w:p w14:paraId="4BB9F908" w14:textId="77777777" w:rsidR="00AE725C" w:rsidRDefault="00AE725C" w:rsidP="00F81ADD">
            <w:pPr>
              <w:tabs>
                <w:tab w:val="left" w:pos="450"/>
                <w:tab w:val="left" w:pos="2880"/>
                <w:tab w:val="left" w:pos="6480"/>
              </w:tabs>
              <w:rPr>
                <w:sz w:val="22"/>
                <w:szCs w:val="22"/>
              </w:rPr>
            </w:pPr>
          </w:p>
        </w:tc>
      </w:tr>
      <w:bookmarkEnd w:id="8"/>
    </w:tbl>
    <w:p w14:paraId="19E95CCC" w14:textId="77777777" w:rsidR="00461F6C" w:rsidRPr="00461F6C" w:rsidRDefault="00461F6C" w:rsidP="00461F6C">
      <w:pPr>
        <w:tabs>
          <w:tab w:val="left" w:pos="450"/>
          <w:tab w:val="left" w:pos="2880"/>
          <w:tab w:val="left" w:pos="6480"/>
        </w:tabs>
        <w:rPr>
          <w:bCs/>
          <w:iCs/>
          <w:sz w:val="22"/>
          <w:szCs w:val="22"/>
        </w:rPr>
      </w:pPr>
    </w:p>
    <w:p w14:paraId="005E415A" w14:textId="77777777" w:rsidR="00445D72" w:rsidRDefault="00445D72" w:rsidP="00445D72">
      <w:p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NOTE: </w:t>
      </w:r>
    </w:p>
    <w:p w14:paraId="3AFDD66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Right of Way no longer requires </w:t>
      </w:r>
      <w:proofErr w:type="gramStart"/>
      <w:r>
        <w:rPr>
          <w:b/>
          <w:color w:val="FF0000"/>
          <w:sz w:val="22"/>
          <w:szCs w:val="22"/>
        </w:rPr>
        <w:t>hardcopies</w:t>
      </w:r>
      <w:proofErr w:type="gramEnd"/>
      <w:r>
        <w:rPr>
          <w:b/>
          <w:color w:val="FF0000"/>
          <w:sz w:val="22"/>
          <w:szCs w:val="22"/>
        </w:rPr>
        <w:t xml:space="preserve"> of the plans.</w:t>
      </w:r>
    </w:p>
    <w:p w14:paraId="371672C0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 xml:space="preserve">The list of ec’s should include FHWA only if the project is in merger.  </w:t>
      </w:r>
    </w:p>
    <w:p w14:paraId="733D0F5B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Send to Structures only if the project has structure involvement (culvert or bridge).</w:t>
      </w:r>
    </w:p>
    <w:p w14:paraId="08830D93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Send to</w:t>
      </w:r>
      <w:proofErr w:type="gramEnd"/>
      <w:r>
        <w:rPr>
          <w:b/>
          <w:color w:val="FF0000"/>
          <w:sz w:val="22"/>
          <w:szCs w:val="22"/>
        </w:rPr>
        <w:t xml:space="preserve"> Meredith McLamb and Nancy M. Horne only if there is railroad involvement.  </w:t>
      </w:r>
    </w:p>
    <w:p w14:paraId="26AC691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SMO = Schedule Management Office</w:t>
      </w:r>
    </w:p>
    <w:p w14:paraId="3F486309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PMO = Programs Management Office</w:t>
      </w:r>
    </w:p>
    <w:p w14:paraId="570C1547" w14:textId="77777777" w:rsidR="00445D72" w:rsidRDefault="00445D72" w:rsidP="00445D72">
      <w:pPr>
        <w:pStyle w:val="ListParagraph"/>
        <w:numPr>
          <w:ilvl w:val="0"/>
          <w:numId w:val="16"/>
        </w:numPr>
        <w:tabs>
          <w:tab w:val="left" w:pos="1890"/>
        </w:tabs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The Project Lead is responsible for sending this notice by email with a PDF of the title sheet attached.</w:t>
      </w:r>
    </w:p>
    <w:p w14:paraId="78F944A0" w14:textId="77777777" w:rsidR="00037CDA" w:rsidRPr="000633F6" w:rsidRDefault="00037CDA" w:rsidP="00037CDA">
      <w:pPr>
        <w:rPr>
          <w:sz w:val="22"/>
          <w:szCs w:val="22"/>
        </w:rPr>
      </w:pPr>
    </w:p>
    <w:p w14:paraId="0DCA9FDF" w14:textId="77777777" w:rsidR="00037CDA" w:rsidRDefault="00037CDA"/>
    <w:sectPr w:rsidR="00037CDA" w:rsidSect="003500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221E1" w14:textId="77777777" w:rsidR="0037149C" w:rsidRDefault="0037149C">
      <w:r>
        <w:separator/>
      </w:r>
    </w:p>
  </w:endnote>
  <w:endnote w:type="continuationSeparator" w:id="0">
    <w:p w14:paraId="6F052EF9" w14:textId="77777777" w:rsidR="0037149C" w:rsidRDefault="0037149C">
      <w:r>
        <w:continuationSeparator/>
      </w:r>
    </w:p>
  </w:endnote>
  <w:endnote w:type="continuationNotice" w:id="1">
    <w:p w14:paraId="23700439" w14:textId="77777777" w:rsidR="00596753" w:rsidRDefault="00596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6BF6" w14:textId="77777777" w:rsidR="00596753" w:rsidRDefault="005967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1F432" w14:textId="77777777" w:rsidR="00596753" w:rsidRDefault="005967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522" w:type="dxa"/>
      <w:tblLayout w:type="fixed"/>
      <w:tblLook w:val="0000" w:firstRow="0" w:lastRow="0" w:firstColumn="0" w:lastColumn="0" w:noHBand="0" w:noVBand="0"/>
    </w:tblPr>
    <w:tblGrid>
      <w:gridCol w:w="3110"/>
      <w:gridCol w:w="3350"/>
      <w:gridCol w:w="3260"/>
    </w:tblGrid>
    <w:tr w:rsidR="00A34627" w:rsidRPr="00215EE1" w14:paraId="7DCDA7F7" w14:textId="77777777" w:rsidTr="0037042B">
      <w:trPr>
        <w:trHeight w:val="1354"/>
      </w:trPr>
      <w:tc>
        <w:tcPr>
          <w:tcW w:w="3110" w:type="dxa"/>
        </w:tcPr>
        <w:p w14:paraId="68164C08" w14:textId="73B02A40" w:rsidR="00A34627" w:rsidRPr="00215EE1" w:rsidRDefault="00A34627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  <w:tc>
        <w:tcPr>
          <w:tcW w:w="3350" w:type="dxa"/>
        </w:tcPr>
        <w:p w14:paraId="4146E7E4" w14:textId="117C96C1" w:rsidR="00A34627" w:rsidRPr="00215EE1" w:rsidRDefault="00A34627" w:rsidP="003577DB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</w:p>
      </w:tc>
      <w:tc>
        <w:tcPr>
          <w:tcW w:w="3260" w:type="dxa"/>
        </w:tcPr>
        <w:p w14:paraId="1BB159C5" w14:textId="12599382" w:rsidR="00A34627" w:rsidRPr="00215EE1" w:rsidRDefault="00A34627" w:rsidP="003577D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</w:p>
      </w:tc>
    </w:tr>
  </w:tbl>
  <w:p w14:paraId="55B1A0EC" w14:textId="77777777" w:rsidR="00A34627" w:rsidRPr="00215EE1" w:rsidRDefault="00A34627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E7FF9" w14:textId="77777777" w:rsidR="0037149C" w:rsidRDefault="0037149C">
      <w:r>
        <w:separator/>
      </w:r>
    </w:p>
  </w:footnote>
  <w:footnote w:type="continuationSeparator" w:id="0">
    <w:p w14:paraId="2D3BABB2" w14:textId="77777777" w:rsidR="0037149C" w:rsidRDefault="0037149C">
      <w:r>
        <w:continuationSeparator/>
      </w:r>
    </w:p>
  </w:footnote>
  <w:footnote w:type="continuationNotice" w:id="1">
    <w:p w14:paraId="61B5CB55" w14:textId="77777777" w:rsidR="00596753" w:rsidRDefault="005967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0A2C" w14:textId="77777777" w:rsidR="00596753" w:rsidRDefault="005967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7579" w14:textId="77777777" w:rsidR="00A34627" w:rsidRDefault="00A34627">
    <w:pPr>
      <w:pStyle w:val="Header"/>
      <w:tabs>
        <w:tab w:val="clear" w:pos="4320"/>
        <w:tab w:val="clear" w:pos="8640"/>
      </w:tabs>
      <w:rPr>
        <w:sz w:val="6"/>
      </w:rPr>
    </w:pPr>
  </w:p>
  <w:p w14:paraId="166485A4" w14:textId="77777777" w:rsidR="00A34627" w:rsidRDefault="00A34627">
    <w:pPr>
      <w:pStyle w:val="Header"/>
      <w:rPr>
        <w:sz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60" w:type="dxa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A34627" w14:paraId="305CA463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14:paraId="22958A65" w14:textId="77777777" w:rsidR="00A34627" w:rsidRDefault="00A34627"/>
      </w:tc>
      <w:tc>
        <w:tcPr>
          <w:tcW w:w="3288" w:type="dxa"/>
        </w:tcPr>
        <w:p w14:paraId="5DEB1311" w14:textId="77777777" w:rsidR="00A34627" w:rsidRDefault="00A34627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4D8EC85A" wp14:editId="79A8F6E3">
                <wp:extent cx="685800" cy="685800"/>
                <wp:effectExtent l="0" t="0" r="0" b="0"/>
                <wp:docPr id="1" name="Picture 1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14:paraId="1E474CDE" w14:textId="77777777" w:rsidR="00A34627" w:rsidRDefault="00A34627"/>
      </w:tc>
    </w:tr>
    <w:tr w:rsidR="00A34627" w14:paraId="45703C46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6D1B253B" w14:textId="77777777" w:rsidR="00A34627" w:rsidRDefault="00A34627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A34627" w14:paraId="0DDE6BA4" w14:textId="77777777" w:rsidTr="00596753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14:paraId="7DC51C5F" w14:textId="77777777" w:rsidR="00A34627" w:rsidRDefault="00A34627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596753" w14:paraId="1282DCF9" w14:textId="77777777" w:rsidTr="00596753">
      <w:trPr>
        <w:jc w:val="center"/>
      </w:trPr>
      <w:tc>
        <w:tcPr>
          <w:tcW w:w="3086" w:type="dxa"/>
          <w:gridSpan w:val="2"/>
        </w:tcPr>
        <w:p w14:paraId="28D42143" w14:textId="5E834D89" w:rsidR="00596753" w:rsidRDefault="00A5667B" w:rsidP="00596753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Josh Stein</w:t>
          </w:r>
        </w:p>
      </w:tc>
      <w:tc>
        <w:tcPr>
          <w:tcW w:w="4586" w:type="dxa"/>
          <w:gridSpan w:val="3"/>
          <w:vMerge w:val="restart"/>
        </w:tcPr>
        <w:p w14:paraId="6D0CC108" w14:textId="77777777" w:rsidR="00596753" w:rsidRDefault="00596753" w:rsidP="00596753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tbl>
          <w:tblPr>
            <w:tblW w:w="0" w:type="auto"/>
            <w:jc w:val="center"/>
            <w:tblLayout w:type="fixed"/>
            <w:tblLook w:val="0000" w:firstRow="0" w:lastRow="0" w:firstColumn="0" w:lastColumn="0" w:noHBand="0" w:noVBand="0"/>
          </w:tblPr>
          <w:tblGrid>
            <w:gridCol w:w="3288"/>
          </w:tblGrid>
          <w:tr w:rsidR="00596753" w14:paraId="4749E83C" w14:textId="77777777" w:rsidTr="000D3D9D">
            <w:trPr>
              <w:jc w:val="center"/>
            </w:trPr>
            <w:tc>
              <w:tcPr>
                <w:tcW w:w="3288" w:type="dxa"/>
              </w:tcPr>
              <w:p w14:paraId="53FA6036" w14:textId="42E70F86" w:rsidR="00596753" w:rsidRDefault="001C18D3" w:rsidP="00596753">
                <w:pPr>
                  <w:spacing w:before="120"/>
                  <w:ind w:left="-126"/>
                  <w:jc w:val="center"/>
                  <w:rPr>
                    <w:spacing w:val="-14"/>
                    <w:sz w:val="22"/>
                  </w:rPr>
                </w:pPr>
                <w:r w:rsidRPr="001C18D3">
                  <w:rPr>
                    <w:smallCaps/>
                    <w:sz w:val="22"/>
                  </w:rPr>
                  <w:t>Daniel H. Johnson</w:t>
                </w:r>
              </w:p>
            </w:tc>
          </w:tr>
        </w:tbl>
        <w:p w14:paraId="1D564ADE" w14:textId="297A4D76" w:rsidR="00596753" w:rsidRDefault="00596753" w:rsidP="00596753">
          <w:pPr>
            <w:spacing w:before="120"/>
            <w:jc w:val="center"/>
            <w:rPr>
              <w:spacing w:val="-14"/>
              <w:sz w:val="22"/>
            </w:rPr>
          </w:pPr>
        </w:p>
      </w:tc>
    </w:tr>
    <w:tr w:rsidR="00596753" w14:paraId="32CB3AD9" w14:textId="77777777" w:rsidTr="00596753">
      <w:trPr>
        <w:trHeight w:val="152"/>
        <w:jc w:val="center"/>
      </w:trPr>
      <w:tc>
        <w:tcPr>
          <w:tcW w:w="3086" w:type="dxa"/>
          <w:gridSpan w:val="2"/>
        </w:tcPr>
        <w:p w14:paraId="41640A62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14:paraId="35EF27D8" w14:textId="77777777" w:rsidR="00596753" w:rsidRDefault="00596753" w:rsidP="00596753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14:paraId="32D865EE" w14:textId="77777777" w:rsidR="00596753" w:rsidRDefault="00596753" w:rsidP="00596753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14:paraId="399D5313" w14:textId="77777777" w:rsidR="00A34627" w:rsidRDefault="00A34627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6C826A3"/>
    <w:multiLevelType w:val="hybridMultilevel"/>
    <w:tmpl w:val="70A8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53802A5"/>
    <w:multiLevelType w:val="hybridMultilevel"/>
    <w:tmpl w:val="61D6E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17319936">
    <w:abstractNumId w:val="14"/>
  </w:num>
  <w:num w:numId="2" w16cid:durableId="529417316">
    <w:abstractNumId w:val="11"/>
  </w:num>
  <w:num w:numId="3" w16cid:durableId="271322566">
    <w:abstractNumId w:val="2"/>
  </w:num>
  <w:num w:numId="4" w16cid:durableId="268779846">
    <w:abstractNumId w:val="5"/>
  </w:num>
  <w:num w:numId="5" w16cid:durableId="665206766">
    <w:abstractNumId w:val="6"/>
  </w:num>
  <w:num w:numId="6" w16cid:durableId="837840744">
    <w:abstractNumId w:val="10"/>
  </w:num>
  <w:num w:numId="7" w16cid:durableId="544372588">
    <w:abstractNumId w:val="13"/>
  </w:num>
  <w:num w:numId="8" w16cid:durableId="1600092763">
    <w:abstractNumId w:val="12"/>
  </w:num>
  <w:num w:numId="9" w16cid:durableId="2036342497">
    <w:abstractNumId w:val="7"/>
  </w:num>
  <w:num w:numId="10" w16cid:durableId="176428076">
    <w:abstractNumId w:val="4"/>
  </w:num>
  <w:num w:numId="11" w16cid:durableId="1300766651">
    <w:abstractNumId w:val="8"/>
  </w:num>
  <w:num w:numId="12" w16cid:durableId="1699551693">
    <w:abstractNumId w:val="0"/>
  </w:num>
  <w:num w:numId="13" w16cid:durableId="135228205">
    <w:abstractNumId w:val="9"/>
  </w:num>
  <w:num w:numId="14" w16cid:durableId="1185173819">
    <w:abstractNumId w:val="3"/>
  </w:num>
  <w:num w:numId="15" w16cid:durableId="1392538044">
    <w:abstractNumId w:val="1"/>
  </w:num>
  <w:num w:numId="16" w16cid:durableId="12735130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mailMerge>
    <w:mainDocumentType w:val="formLetters"/>
    <w:linkToQuery/>
    <w:dataType w:val="native"/>
    <w:connectString w:val="Provider=Microsoft.ACE.OLEDB.12.0;User ID=Admin;Data Source=C:\Users\ext-mjkneis\State of North Carolina\NCDOT- DOH - Project Management Unit - 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IV_1$`"/>
    <w:odso>
      <w:udl w:val="Provider=Microsoft.ACE.OLEDB.12.0;User ID=Admin;Data Source=C:\Users\yfraser\State of North Carolina\NCDOT- DOH - Project Management Unit - Documents\General\Staff Engineer\Email and Memo Templates\form Contacts by Division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IV_1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</w:odso>
  </w:mailMerge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29C7"/>
    <w:rsid w:val="00007128"/>
    <w:rsid w:val="00037CDA"/>
    <w:rsid w:val="000633F6"/>
    <w:rsid w:val="000760D2"/>
    <w:rsid w:val="00081644"/>
    <w:rsid w:val="000A2A9B"/>
    <w:rsid w:val="000B7BA8"/>
    <w:rsid w:val="000D4189"/>
    <w:rsid w:val="001456E8"/>
    <w:rsid w:val="001525CD"/>
    <w:rsid w:val="001837B6"/>
    <w:rsid w:val="001C18D3"/>
    <w:rsid w:val="00215EE1"/>
    <w:rsid w:val="00263020"/>
    <w:rsid w:val="0028502F"/>
    <w:rsid w:val="002918ED"/>
    <w:rsid w:val="002B2114"/>
    <w:rsid w:val="002C4AF2"/>
    <w:rsid w:val="002C5CD4"/>
    <w:rsid w:val="002E641C"/>
    <w:rsid w:val="00350076"/>
    <w:rsid w:val="003577DB"/>
    <w:rsid w:val="0037042B"/>
    <w:rsid w:val="0037149C"/>
    <w:rsid w:val="00382449"/>
    <w:rsid w:val="003B480C"/>
    <w:rsid w:val="003B7648"/>
    <w:rsid w:val="003D4E64"/>
    <w:rsid w:val="003D67F1"/>
    <w:rsid w:val="003E0D17"/>
    <w:rsid w:val="00427B2F"/>
    <w:rsid w:val="00445D72"/>
    <w:rsid w:val="00456EA8"/>
    <w:rsid w:val="00461F6C"/>
    <w:rsid w:val="00483C5D"/>
    <w:rsid w:val="004A4503"/>
    <w:rsid w:val="004C680F"/>
    <w:rsid w:val="004D4565"/>
    <w:rsid w:val="0052532C"/>
    <w:rsid w:val="00596753"/>
    <w:rsid w:val="005B786F"/>
    <w:rsid w:val="005C561D"/>
    <w:rsid w:val="00645C7C"/>
    <w:rsid w:val="00657F12"/>
    <w:rsid w:val="00662913"/>
    <w:rsid w:val="00662C06"/>
    <w:rsid w:val="00683A89"/>
    <w:rsid w:val="00697022"/>
    <w:rsid w:val="006A2B3A"/>
    <w:rsid w:val="006A6C9B"/>
    <w:rsid w:val="006B3E75"/>
    <w:rsid w:val="006D1C11"/>
    <w:rsid w:val="00724FF6"/>
    <w:rsid w:val="007D324E"/>
    <w:rsid w:val="007E4F4B"/>
    <w:rsid w:val="008054AB"/>
    <w:rsid w:val="008854D5"/>
    <w:rsid w:val="008C1DCA"/>
    <w:rsid w:val="00915E9E"/>
    <w:rsid w:val="00991DD3"/>
    <w:rsid w:val="009A5856"/>
    <w:rsid w:val="00A0761E"/>
    <w:rsid w:val="00A34627"/>
    <w:rsid w:val="00A5667B"/>
    <w:rsid w:val="00A83BBC"/>
    <w:rsid w:val="00AE725C"/>
    <w:rsid w:val="00B377EB"/>
    <w:rsid w:val="00B606A3"/>
    <w:rsid w:val="00B91801"/>
    <w:rsid w:val="00BB0C3A"/>
    <w:rsid w:val="00C02725"/>
    <w:rsid w:val="00C9052F"/>
    <w:rsid w:val="00CE78DB"/>
    <w:rsid w:val="00D229C7"/>
    <w:rsid w:val="00D26C1B"/>
    <w:rsid w:val="00D373B1"/>
    <w:rsid w:val="00DA7CFE"/>
    <w:rsid w:val="00DF6D29"/>
    <w:rsid w:val="00E255F1"/>
    <w:rsid w:val="00E73226"/>
    <w:rsid w:val="00E83A7D"/>
    <w:rsid w:val="00E94862"/>
    <w:rsid w:val="00EF7854"/>
    <w:rsid w:val="00F0556D"/>
    <w:rsid w:val="00F106E7"/>
    <w:rsid w:val="00F41EC5"/>
    <w:rsid w:val="00F44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4985A98"/>
  <w14:defaultImageDpi w14:val="300"/>
  <w15:docId w15:val="{1D2C0813-AA6F-4752-B015-167C3521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styleId="ListParagraph">
    <w:name w:val="List Paragraph"/>
    <w:basedOn w:val="Normal"/>
    <w:uiPriority w:val="34"/>
    <w:qFormat/>
    <w:rsid w:val="00037C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25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532C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724FF6"/>
    <w:rPr>
      <w:color w:val="954F72" w:themeColor="followedHyperlink"/>
      <w:u w:val="single"/>
    </w:rPr>
  </w:style>
  <w:style w:type="table" w:styleId="TableGrid">
    <w:name w:val="Table Grid"/>
    <w:basedOn w:val="TableNormal"/>
    <w:uiPriority w:val="59"/>
    <w:rsid w:val="00461F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0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pps.ncdot.gov/dot/directory/authenticated/UnitPage.aspx?id=513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yfraser\State%20of%20North%20Carolina\NCDOT-%20DOH%20-%20Project%20Management%20Unit%20-%20Documents\General\Staff%20Engineer\Email%20and%20Memo%20Templates\form%20Contacts%20by%20Division.xlsx" TargetMode="External"/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9EBDCB8CDD6447A2CDD64A9A9A9DB9" ma:contentTypeVersion="19" ma:contentTypeDescription="Create a new document." ma:contentTypeScope="" ma:versionID="6487ac5a868b5cae00661e9922f227e9">
  <xsd:schema xmlns:xsd="http://www.w3.org/2001/XMLSchema" xmlns:xs="http://www.w3.org/2001/XMLSchema" xmlns:p="http://schemas.microsoft.com/office/2006/metadata/properties" xmlns:ns2="3c095afb-e4be-4faf-96cd-0f879a88bd33" xmlns:ns3="156dcef4-3956-40fb-8035-47aafddd599b" targetNamespace="http://schemas.microsoft.com/office/2006/metadata/properties" ma:root="true" ma:fieldsID="ae79515beee3c040b48885ca8d141e1d" ns2:_="" ns3:_="">
    <xsd:import namespace="3c095afb-e4be-4faf-96cd-0f879a88bd33"/>
    <xsd:import namespace="156dcef4-3956-40fb-8035-47aafddd599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CR" minOccurs="0"/>
                <xsd:element ref="ns3:UsefulforOnboarding" minOccurs="0"/>
                <xsd:element ref="ns3:Topic" minOccurs="0"/>
                <xsd:element ref="ns3:UsefulResource" minOccurs="0"/>
                <xsd:element ref="ns3:Resource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095afb-e4be-4faf-96cd-0f879a88bd3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77dd316-c39a-47be-a056-1fdf57610169}" ma:internalName="TaxCatchAll" ma:showField="CatchAllData" ma:web="3c095afb-e4be-4faf-96cd-0f879a88bd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dcef4-3956-40fb-8035-47aafddd59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2157d8-ccc1-4fc8-a2a4-3f8f655345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UsefulforOnboarding" ma:index="23" nillable="true" ma:displayName="Useful for Onboarding" ma:default="0" ma:format="Dropdown" ma:internalName="UsefulforOnboarding">
      <xsd:simpleType>
        <xsd:restriction base="dms:Boolean"/>
      </xsd:simpleType>
    </xsd:element>
    <xsd:element name="Topic" ma:index="24" nillable="true" ma:displayName="Topic" ma:format="Dropdown" ma:internalName="Topic">
      <xsd:simpleType>
        <xsd:union memberTypes="dms:Text">
          <xsd:simpleType>
            <xsd:restriction base="dms:Choice">
              <xsd:enumeration value="Schedule Management"/>
              <xsd:enumeration value="Administrative"/>
              <xsd:enumeration value="Environmental"/>
              <xsd:enumeration value="Cost Management"/>
              <xsd:enumeration value="Scope Management"/>
            </xsd:restriction>
          </xsd:simpleType>
        </xsd:union>
      </xsd:simpleType>
    </xsd:element>
    <xsd:element name="UsefulResource" ma:index="25" nillable="true" ma:displayName="Useful Resource" ma:default="0" ma:description="Mark yes and add other labels to include in categorized libraries on this site. " ma:format="Dropdown" ma:indexed="true" ma:internalName="UsefulResource">
      <xsd:simpleType>
        <xsd:restriction base="dms:Boolean"/>
      </xsd:simpleType>
    </xsd:element>
    <xsd:element name="ResourceType" ma:index="26" nillable="true" ma:displayName="Resource Type" ma:format="Dropdown" ma:internalName="ResourceType">
      <xsd:simpleType>
        <xsd:union memberTypes="dms:Text">
          <xsd:simpleType>
            <xsd:restriction base="dms:Choice">
              <xsd:enumeration value="Template"/>
              <xsd:enumeration value="Job Aid"/>
              <xsd:enumeration value="Manual/Guide"/>
              <xsd:enumeration value="Training/Presentation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095afb-e4be-4faf-96cd-0f879a88bd33" xsi:nil="true"/>
    <lcf76f155ced4ddcb4097134ff3c332f xmlns="156dcef4-3956-40fb-8035-47aafddd599b">
      <Terms xmlns="http://schemas.microsoft.com/office/infopath/2007/PartnerControls"/>
    </lcf76f155ced4ddcb4097134ff3c332f>
    <UsefulResource xmlns="156dcef4-3956-40fb-8035-47aafddd599b">false</UsefulResource>
    <ResourceType xmlns="156dcef4-3956-40fb-8035-47aafddd599b" xsi:nil="true"/>
    <Topic xmlns="156dcef4-3956-40fb-8035-47aafddd599b" xsi:nil="true"/>
    <UsefulforOnboarding xmlns="156dcef4-3956-40fb-8035-47aafddd599b">false</UsefulforOnboarding>
  </documentManagement>
</p:properties>
</file>

<file path=customXml/itemProps1.xml><?xml version="1.0" encoding="utf-8"?>
<ds:datastoreItem xmlns:ds="http://schemas.openxmlformats.org/officeDocument/2006/customXml" ds:itemID="{86876D19-B896-4FB2-A5DE-1305E93418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89AC90-7270-4BC6-BC6F-AD73BC01DE67}"/>
</file>

<file path=customXml/itemProps3.xml><?xml version="1.0" encoding="utf-8"?>
<ds:datastoreItem xmlns:ds="http://schemas.openxmlformats.org/officeDocument/2006/customXml" ds:itemID="{9A4E3D8C-080B-44F8-AAF8-7925700339A1}">
  <ds:schemaRefs>
    <ds:schemaRef ds:uri="http://schemas.microsoft.com/office/2006/metadata/properties"/>
    <ds:schemaRef ds:uri="http://schemas.microsoft.com/office/infopath/2007/PartnerControls"/>
    <ds:schemaRef ds:uri="3c095afb-e4be-4faf-96cd-0f879a88bd33"/>
    <ds:schemaRef ds:uri="156dcef4-3956-40fb-8035-47aafddd59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1503LH-PublicInfo-CustServ.dot</Template>
  <TotalTime>25</TotalTime>
  <Pages>2</Pages>
  <Words>468</Words>
  <Characters>3578</Characters>
  <Application>Microsoft Office Word</Application>
  <DocSecurity>0</DocSecurity>
  <Lines>170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3934</CharactersWithSpaces>
  <SharedDoc>false</SharedDoc>
  <HLinks>
    <vt:vector size="6" baseType="variant">
      <vt:variant>
        <vt:i4>4456477</vt:i4>
      </vt:variant>
      <vt:variant>
        <vt:i4>0</vt:i4>
      </vt:variant>
      <vt:variant>
        <vt:i4>0</vt:i4>
      </vt:variant>
      <vt:variant>
        <vt:i4>5</vt:i4>
      </vt:variant>
      <vt:variant>
        <vt:lpwstr>http://www.ncdot.gov/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Katya  Fraser</cp:lastModifiedBy>
  <cp:revision>16</cp:revision>
  <cp:lastPrinted>2017-01-23T22:31:00Z</cp:lastPrinted>
  <dcterms:created xsi:type="dcterms:W3CDTF">2021-07-29T09:52:00Z</dcterms:created>
  <dcterms:modified xsi:type="dcterms:W3CDTF">2025-10-01T14:41:00Z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0x010100199EBDCB8CDD6447A2CDD64A9A9A9DB9</vt:lpwstr>
  </property>
  <property fmtid="{D5CDD505-2E9C-101B-9397-08002B2CF9AE}" pid="3" name="MediaServiceImageTags">
    <vt:lpwstr/>
  </property>
  <property fmtid="{D5CDD505-2E9C-101B-9397-08002B2CF9AE}" pid="4" name="Folder_Number">
    <vt:lpwstr/>
  </property>
  <property fmtid="{D5CDD505-2E9C-101B-9397-08002B2CF9AE}" pid="5" name="Folder_Code">
    <vt:lpwstr/>
  </property>
  <property fmtid="{D5CDD505-2E9C-101B-9397-08002B2CF9AE}" pid="6" name="Folder_Name">
    <vt:lpwstr/>
  </property>
  <property fmtid="{D5CDD505-2E9C-101B-9397-08002B2CF9AE}" pid="7" name="Folder_Description">
    <vt:lpwstr/>
  </property>
  <property fmtid="{D5CDD505-2E9C-101B-9397-08002B2CF9AE}" pid="8" name="/Folder_Name/">
    <vt:lpwstr/>
  </property>
  <property fmtid="{D5CDD505-2E9C-101B-9397-08002B2CF9AE}" pid="9" name="/Folder_Description/">
    <vt:lpwstr/>
  </property>
  <property fmtid="{D5CDD505-2E9C-101B-9397-08002B2CF9AE}" pid="10" name="Folder_Version">
    <vt:lpwstr/>
  </property>
  <property fmtid="{D5CDD505-2E9C-101B-9397-08002B2CF9AE}" pid="11" name="Folder_VersionSeq">
    <vt:lpwstr/>
  </property>
  <property fmtid="{D5CDD505-2E9C-101B-9397-08002B2CF9AE}" pid="12" name="Folder_Manager">
    <vt:lpwstr/>
  </property>
  <property fmtid="{D5CDD505-2E9C-101B-9397-08002B2CF9AE}" pid="13" name="Folder_ManagerDesc">
    <vt:lpwstr/>
  </property>
  <property fmtid="{D5CDD505-2E9C-101B-9397-08002B2CF9AE}" pid="14" name="Folder_Storage">
    <vt:lpwstr/>
  </property>
  <property fmtid="{D5CDD505-2E9C-101B-9397-08002B2CF9AE}" pid="15" name="Folder_StorageDesc">
    <vt:lpwstr/>
  </property>
  <property fmtid="{D5CDD505-2E9C-101B-9397-08002B2CF9AE}" pid="16" name="Folder_Creator">
    <vt:lpwstr/>
  </property>
  <property fmtid="{D5CDD505-2E9C-101B-9397-08002B2CF9AE}" pid="17" name="Folder_CreatorDesc">
    <vt:lpwstr/>
  </property>
  <property fmtid="{D5CDD505-2E9C-101B-9397-08002B2CF9AE}" pid="18" name="Folder_CreateDate">
    <vt:lpwstr/>
  </property>
  <property fmtid="{D5CDD505-2E9C-101B-9397-08002B2CF9AE}" pid="19" name="Folder_Updater">
    <vt:lpwstr/>
  </property>
  <property fmtid="{D5CDD505-2E9C-101B-9397-08002B2CF9AE}" pid="20" name="Folder_UpdaterDesc">
    <vt:lpwstr/>
  </property>
  <property fmtid="{D5CDD505-2E9C-101B-9397-08002B2CF9AE}" pid="21" name="Folder_UpdateDate">
    <vt:lpwstr/>
  </property>
  <property fmtid="{D5CDD505-2E9C-101B-9397-08002B2CF9AE}" pid="22" name="Document_Number">
    <vt:lpwstr/>
  </property>
  <property fmtid="{D5CDD505-2E9C-101B-9397-08002B2CF9AE}" pid="23" name="Document_Name">
    <vt:lpwstr/>
  </property>
  <property fmtid="{D5CDD505-2E9C-101B-9397-08002B2CF9AE}" pid="24" name="Document_FileName">
    <vt:lpwstr/>
  </property>
  <property fmtid="{D5CDD505-2E9C-101B-9397-08002B2CF9AE}" pid="25" name="Document_Version">
    <vt:lpwstr/>
  </property>
  <property fmtid="{D5CDD505-2E9C-101B-9397-08002B2CF9AE}" pid="26" name="Document_VersionSeq">
    <vt:lpwstr/>
  </property>
  <property fmtid="{D5CDD505-2E9C-101B-9397-08002B2CF9AE}" pid="27" name="Document_Creator">
    <vt:lpwstr/>
  </property>
  <property fmtid="{D5CDD505-2E9C-101B-9397-08002B2CF9AE}" pid="28" name="Document_CreatorDesc">
    <vt:lpwstr/>
  </property>
  <property fmtid="{D5CDD505-2E9C-101B-9397-08002B2CF9AE}" pid="29" name="Document_CreateDate">
    <vt:lpwstr/>
  </property>
  <property fmtid="{D5CDD505-2E9C-101B-9397-08002B2CF9AE}" pid="30" name="Document_Updater">
    <vt:lpwstr/>
  </property>
  <property fmtid="{D5CDD505-2E9C-101B-9397-08002B2CF9AE}" pid="31" name="Document_UpdaterDesc">
    <vt:lpwstr/>
  </property>
  <property fmtid="{D5CDD505-2E9C-101B-9397-08002B2CF9AE}" pid="32" name="Document_UpdateDate">
    <vt:lpwstr/>
  </property>
  <property fmtid="{D5CDD505-2E9C-101B-9397-08002B2CF9AE}" pid="33" name="Document_Size">
    <vt:lpwstr/>
  </property>
  <property fmtid="{D5CDD505-2E9C-101B-9397-08002B2CF9AE}" pid="34" name="Document_Storage">
    <vt:lpwstr/>
  </property>
  <property fmtid="{D5CDD505-2E9C-101B-9397-08002B2CF9AE}" pid="35" name="Document_StorageDesc">
    <vt:lpwstr/>
  </property>
  <property fmtid="{D5CDD505-2E9C-101B-9397-08002B2CF9AE}" pid="36" name="Document_Department">
    <vt:lpwstr/>
  </property>
  <property fmtid="{D5CDD505-2E9C-101B-9397-08002B2CF9AE}" pid="37" name="Document_DepartmentDesc">
    <vt:lpwstr/>
  </property>
</Properties>
</file>